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4C575C" w:rsidRDefault="002F054A" w:rsidP="005D7E04">
      <w:pPr>
        <w:pStyle w:val="Header"/>
        <w:spacing w:line="40" w:lineRule="exact"/>
        <w:rPr>
          <w:rFonts w:ascii="TH SarabunPSK" w:hAnsi="TH SarabunPSK" w:cs="TH SarabunPSK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4C575C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4C575C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4C57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4C575C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50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4C57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4C575C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4C575C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839D5" w:rsidRPr="004C575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C575C" w:rsidRDefault="004839D5" w:rsidP="0048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4C575C" w:rsidRPr="004C575C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C575C" w:rsidRDefault="004C575C" w:rsidP="004C575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4C575C" w:rsidRPr="005504C3" w:rsidRDefault="004C575C" w:rsidP="004C575C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C575C" w:rsidRDefault="004C575C" w:rsidP="004C575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C575C" w:rsidRPr="005504C3" w:rsidRDefault="004C575C" w:rsidP="004C575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</w:tc>
      </w:tr>
      <w:tr w:rsidR="004C575C" w:rsidRPr="004C575C" w:rsidTr="00A155E3">
        <w:tc>
          <w:tcPr>
            <w:tcW w:w="5812" w:type="dxa"/>
            <w:gridSpan w:val="2"/>
            <w:tcBorders>
              <w:right w:val="nil"/>
            </w:tcBorders>
          </w:tcPr>
          <w:p w:rsidR="004C575C" w:rsidRDefault="004C575C" w:rsidP="004C575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ชมภัสสร สุข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สมัย</w:t>
            </w:r>
          </w:p>
          <w:p w:rsidR="004C575C" w:rsidRDefault="004C575C" w:rsidP="004C575C"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จุฑาทิพย์  อยรังสฤษฎ์กูล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</w:t>
            </w:r>
          </w:p>
          <w:p w:rsidR="004C575C" w:rsidRPr="00142932" w:rsidRDefault="004C575C" w:rsidP="004C575C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พรมสมบูรณ์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4C575C" w:rsidRDefault="004C575C" w:rsidP="004C575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0-2039-5610</w:t>
            </w:r>
          </w:p>
          <w:p w:rsidR="004C575C" w:rsidRDefault="004C575C" w:rsidP="004C575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4C575C" w:rsidRPr="005504C3" w:rsidRDefault="004C575C" w:rsidP="004C575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</w:tc>
      </w:tr>
      <w:tr w:rsidR="004C575C" w:rsidRPr="004C575C" w:rsidTr="00C7217D">
        <w:trPr>
          <w:trHeight w:val="2183"/>
        </w:trPr>
        <w:tc>
          <w:tcPr>
            <w:tcW w:w="9498" w:type="dxa"/>
            <w:gridSpan w:val="3"/>
          </w:tcPr>
          <w:p w:rsidR="004C575C" w:rsidRPr="004C575C" w:rsidRDefault="004C575C" w:rsidP="004C575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คำอธิบาย : </w:t>
            </w:r>
          </w:p>
          <w:p w:rsidR="004C575C" w:rsidRPr="004C575C" w:rsidRDefault="004C575C" w:rsidP="004C575C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C5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4C575C" w:rsidRPr="004C575C" w:rsidRDefault="004C575C" w:rsidP="004C575C">
            <w:pPr>
              <w:pStyle w:val="FootnoteText"/>
              <w:spacing w:before="120" w:after="24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C57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4C575C" w:rsidRPr="004C575C" w:rsidTr="00D134A9">
        <w:trPr>
          <w:trHeight w:val="3254"/>
        </w:trPr>
        <w:tc>
          <w:tcPr>
            <w:tcW w:w="9498" w:type="dxa"/>
            <w:gridSpan w:val="3"/>
          </w:tcPr>
          <w:p w:rsidR="004C575C" w:rsidRPr="004C575C" w:rsidRDefault="004C575C" w:rsidP="004C575C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เกณฑ์การให้คะแนน </w:t>
            </w:r>
            <w:r w:rsidRPr="004C575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7"/>
            </w:tblGrid>
            <w:tr w:rsidR="004C575C" w:rsidRPr="004C575C" w:rsidTr="00C7217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C575C" w:rsidRPr="004C575C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75C" w:rsidRPr="004C575C" w:rsidRDefault="004C575C" w:rsidP="004C57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มาดำเนินการจัดทำมาตรการ/แนวทางการประหยัดพลังงานไฟฟ้าของสำนัก/หน่วยงานของปีงบประมาณ พ.ศ. 2562 โดยผู้อำนวยการสำนัก/หน่วยงานให้ความเห็นชอบ</w:t>
                  </w:r>
                </w:p>
              </w:tc>
            </w:tr>
            <w:tr w:rsidR="004C575C" w:rsidRPr="004C575C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75C" w:rsidRPr="004C575C" w:rsidRDefault="004C575C" w:rsidP="004C57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C575C">
                    <w:rPr>
                      <w:rFonts w:ascii="TH SarabunPSK" w:hAnsi="TH SarabunPSK" w:cs="TH SarabunPSK"/>
                      <w:spacing w:val="6"/>
                      <w:sz w:val="32"/>
                      <w:szCs w:val="32"/>
                      <w:cs/>
                    </w:rPr>
                    <w:t>จัดทำ</w:t>
                  </w: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4C575C" w:rsidRPr="004C575C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75C" w:rsidRPr="004C575C" w:rsidRDefault="004C575C" w:rsidP="004C57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</w:t>
                  </w: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4C575C" w:rsidRPr="004C575C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75C" w:rsidRPr="004C575C" w:rsidRDefault="004C575C" w:rsidP="004C57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4C575C" w:rsidRPr="004C575C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75C" w:rsidRPr="004C575C" w:rsidRDefault="004C575C" w:rsidP="004C57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4C575C" w:rsidRPr="004C575C" w:rsidRDefault="004C575C" w:rsidP="004C575C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4C575C" w:rsidRPr="004C575C" w:rsidTr="004C575C">
        <w:trPr>
          <w:trHeight w:val="2510"/>
        </w:trPr>
        <w:tc>
          <w:tcPr>
            <w:tcW w:w="9498" w:type="dxa"/>
            <w:gridSpan w:val="3"/>
          </w:tcPr>
          <w:p w:rsidR="004C575C" w:rsidRPr="004C575C" w:rsidRDefault="004C575C" w:rsidP="004C575C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98"/>
              <w:gridCol w:w="1559"/>
              <w:gridCol w:w="1417"/>
              <w:gridCol w:w="1246"/>
              <w:gridCol w:w="1433"/>
            </w:tblGrid>
            <w:tr w:rsidR="004C575C" w:rsidRPr="004C575C" w:rsidTr="004C575C">
              <w:trPr>
                <w:trHeight w:val="902"/>
                <w:jc w:val="center"/>
              </w:trPr>
              <w:tc>
                <w:tcPr>
                  <w:tcW w:w="3598" w:type="dxa"/>
                  <w:vAlign w:val="center"/>
                </w:tcPr>
                <w:p w:rsidR="004C575C" w:rsidRPr="004C575C" w:rsidRDefault="004C575C" w:rsidP="004C575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vAlign w:val="center"/>
                </w:tcPr>
                <w:p w:rsidR="004C575C" w:rsidRPr="004C575C" w:rsidRDefault="004C575C" w:rsidP="004C575C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4C575C" w:rsidRPr="004C575C" w:rsidRDefault="004C575C" w:rsidP="004C575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4C575C" w:rsidRPr="004C575C" w:rsidRDefault="004C575C" w:rsidP="004C575C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4C575C" w:rsidRPr="004C575C" w:rsidRDefault="004C575C" w:rsidP="004C575C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4C575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C575C" w:rsidRPr="004C575C" w:rsidTr="004C575C">
              <w:trPr>
                <w:trHeight w:val="1123"/>
                <w:jc w:val="center"/>
              </w:trPr>
              <w:tc>
                <w:tcPr>
                  <w:tcW w:w="3598" w:type="dxa"/>
                </w:tcPr>
                <w:p w:rsidR="004C575C" w:rsidRPr="004C575C" w:rsidRDefault="004C575C" w:rsidP="004C575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C575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559" w:type="dxa"/>
                </w:tcPr>
                <w:p w:rsidR="004C575C" w:rsidRPr="004C575C" w:rsidRDefault="004C575C" w:rsidP="004C575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4C575C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ร้อยละ 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75C" w:rsidRPr="004C575C" w:rsidRDefault="004C575C" w:rsidP="004C575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4C575C" w:rsidRPr="004C575C" w:rsidRDefault="004C575C" w:rsidP="004C575C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C575C" w:rsidRPr="004C575C" w:rsidTr="008E4817">
        <w:trPr>
          <w:trHeight w:val="3254"/>
        </w:trPr>
        <w:tc>
          <w:tcPr>
            <w:tcW w:w="9498" w:type="dxa"/>
            <w:gridSpan w:val="3"/>
          </w:tcPr>
          <w:p w:rsidR="00DA1ADD" w:rsidRDefault="004C575C" w:rsidP="00DA1AD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4C575C" w:rsidRPr="00DA1ADD" w:rsidRDefault="004C575C" w:rsidP="00DA1ADD">
            <w:pPr>
              <w:pStyle w:val="ListParagraph"/>
              <w:numPr>
                <w:ilvl w:val="0"/>
                <w:numId w:val="8"/>
              </w:numPr>
              <w:ind w:left="0"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1ADD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  ปัญหา อุปสรรคของการดำเนินการของปีที่ผ่านมาของปีงบประมาณ พ.ศ. 2561</w:t>
            </w:r>
          </w:p>
          <w:p w:rsidR="00DA1ADD" w:rsidRPr="00DA1ADD" w:rsidRDefault="004C575C" w:rsidP="00DA1ADD">
            <w:pPr>
              <w:pStyle w:val="ListParagraph"/>
              <w:numPr>
                <w:ilvl w:val="0"/>
                <w:numId w:val="8"/>
              </w:numPr>
              <w:ind w:left="0"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1AD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มาตรการและแนวทางการประหยัดพลังงานของสำนักงานโดยมีการแจ้งเวียนให้บุคลากรในสำนักงานทราบเมื่อวันที่ </w:t>
            </w:r>
            <w:r w:rsidRPr="00DA1ADD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DA1AD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มกราคม 2562</w:t>
            </w:r>
          </w:p>
          <w:p w:rsidR="00DA1ADD" w:rsidRPr="00DA1ADD" w:rsidRDefault="004C575C" w:rsidP="00DA1ADD">
            <w:pPr>
              <w:pStyle w:val="ListParagraph"/>
              <w:numPr>
                <w:ilvl w:val="0"/>
                <w:numId w:val="8"/>
              </w:numPr>
              <w:ind w:left="0"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1ADD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ปฏิบัติการส่งเสริมการประหยัดพลังงานของสำนักมาตรฐานและประเมินผลตามมาตรการและแนวทางการส่งเสริมการประหยัดพลังงานของสำนักงานฯ</w:t>
            </w:r>
          </w:p>
          <w:p w:rsidR="00DA1ADD" w:rsidRPr="00DA1ADD" w:rsidRDefault="004C575C" w:rsidP="00DA1ADD">
            <w:pPr>
              <w:pStyle w:val="ListParagraph"/>
              <w:numPr>
                <w:ilvl w:val="0"/>
                <w:numId w:val="8"/>
              </w:numPr>
              <w:ind w:left="0"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1AD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ประชาสัมพันธ์วิธีการประหยัดพลังงาน</w:t>
            </w:r>
          </w:p>
          <w:p w:rsidR="004C575C" w:rsidRPr="00DA1ADD" w:rsidRDefault="004C575C" w:rsidP="00DA1ADD">
            <w:pPr>
              <w:pStyle w:val="ListParagraph"/>
              <w:numPr>
                <w:ilvl w:val="0"/>
                <w:numId w:val="8"/>
              </w:numPr>
              <w:ind w:left="0"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1ADD">
              <w:rPr>
                <w:rFonts w:ascii="TH SarabunPSK" w:hAnsi="TH SarabunPSK" w:cs="TH SarabunPSK"/>
                <w:sz w:val="30"/>
                <w:szCs w:val="30"/>
                <w:cs/>
              </w:rPr>
              <w:t>สำรวจความพึงพอใจต่อมาตรการประหยัดพลังงาน</w:t>
            </w:r>
          </w:p>
        </w:tc>
      </w:tr>
      <w:tr w:rsidR="004C575C" w:rsidRPr="004C575C" w:rsidTr="006E0252">
        <w:trPr>
          <w:trHeight w:val="841"/>
        </w:trPr>
        <w:tc>
          <w:tcPr>
            <w:tcW w:w="9498" w:type="dxa"/>
            <w:gridSpan w:val="3"/>
          </w:tcPr>
          <w:p w:rsidR="008E4817" w:rsidRDefault="004C575C" w:rsidP="008E48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</w:p>
          <w:p w:rsidR="008E4817" w:rsidRPr="008E4817" w:rsidRDefault="004C575C" w:rsidP="008E4817">
            <w:pPr>
              <w:pStyle w:val="ListParagraph"/>
              <w:numPr>
                <w:ilvl w:val="0"/>
                <w:numId w:val="14"/>
              </w:numPr>
              <w:ind w:left="59" w:firstLine="113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สำนักมาตรฐานและคุณภาพอุดมศึกษา สามารถประหยัดพลังงานตามมาตรการและแนวทาง</w:t>
            </w:r>
            <w:r w:rsidR="00DA1AD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การส่งเสริมการประหยัดพลังงานได้อย่างมีประสิทธิภาพและเป็นรูปธรรม</w:t>
            </w:r>
          </w:p>
          <w:p w:rsidR="008E4817" w:rsidRPr="008E4817" w:rsidRDefault="004C575C" w:rsidP="008E4817">
            <w:pPr>
              <w:pStyle w:val="ListParagraph"/>
              <w:numPr>
                <w:ilvl w:val="0"/>
                <w:numId w:val="14"/>
              </w:numPr>
              <w:ind w:left="59" w:firstLine="113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บุคลากรของสำนักฯ สามารถปรับเปลี่ยนพฤติกรรมการใช้พลังงานไฟฟ้าอย่างคุ้มค่าและเกิดประโยชน์สูงสุด</w:t>
            </w:r>
          </w:p>
          <w:p w:rsidR="004C575C" w:rsidRPr="008E4817" w:rsidRDefault="004C575C" w:rsidP="008E4817">
            <w:pPr>
              <w:pStyle w:val="ListParagraph"/>
              <w:numPr>
                <w:ilvl w:val="0"/>
                <w:numId w:val="14"/>
              </w:numPr>
              <w:ind w:left="59" w:firstLine="113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บุคลากรของสำนักฯ มีส่วนร่วมและตระหนักถึงความสำคัญในการประหยัดพลังงาน</w:t>
            </w:r>
          </w:p>
        </w:tc>
      </w:tr>
      <w:tr w:rsidR="004C575C" w:rsidRPr="004C575C" w:rsidTr="008E4817">
        <w:trPr>
          <w:trHeight w:val="1277"/>
        </w:trPr>
        <w:tc>
          <w:tcPr>
            <w:tcW w:w="9498" w:type="dxa"/>
            <w:gridSpan w:val="3"/>
          </w:tcPr>
          <w:p w:rsidR="008E4817" w:rsidRDefault="004C575C" w:rsidP="008E48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4C575C" w:rsidRPr="008E4817" w:rsidRDefault="004C575C" w:rsidP="00DA1ADD">
            <w:pPr>
              <w:pStyle w:val="ListParagraph"/>
              <w:ind w:left="-76" w:firstLine="1276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E4817">
              <w:rPr>
                <w:rFonts w:ascii="TH SarabunPSK" w:hAnsi="TH SarabunPSK" w:cs="TH SarabunPSK"/>
                <w:sz w:val="32"/>
                <w:szCs w:val="32"/>
                <w:cs/>
              </w:rPr>
              <w:t>สภาพอ</w:t>
            </w:r>
            <w:r w:rsidR="00DA1A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ากาศภายนอกอาคารที่มีอุณหภูมิสูง </w:t>
            </w: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จำเป็นต้องปรับอุณหภูมิและควบคุมความชื้นให้คงที่</w:t>
            </w:r>
            <w:r w:rsidR="00DA1AD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เพื่อดูแลรักษาให้เครื่องคอมพิวเตอร์ อุปกรณ์อิเลคทรอนิคส์ และระบบต่างๆ</w:t>
            </w:r>
            <w:r w:rsidR="00DA1A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เป็นหลัก</w:t>
            </w:r>
          </w:p>
        </w:tc>
      </w:tr>
      <w:tr w:rsidR="004C575C" w:rsidRPr="004C575C" w:rsidTr="008E4817">
        <w:trPr>
          <w:trHeight w:val="3238"/>
        </w:trPr>
        <w:tc>
          <w:tcPr>
            <w:tcW w:w="9498" w:type="dxa"/>
            <w:gridSpan w:val="3"/>
          </w:tcPr>
          <w:p w:rsidR="004C575C" w:rsidRPr="004C575C" w:rsidRDefault="004C575C" w:rsidP="004C575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4C575C" w:rsidRPr="004C575C" w:rsidRDefault="004C575C" w:rsidP="008E4817">
            <w:pPr>
              <w:pStyle w:val="ListParagraph"/>
              <w:numPr>
                <w:ilvl w:val="0"/>
                <w:numId w:val="13"/>
              </w:numPr>
              <w:tabs>
                <w:tab w:val="left" w:pos="772"/>
              </w:tabs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sz w:val="30"/>
                <w:szCs w:val="30"/>
                <w:cs/>
              </w:rPr>
              <w:t>เข้าร่วมประชุมคณะทำงานกำหนดมาตรการและแนวทางส่งเสริมการประหยัดพลังงานของสำนักงานคณะกรรมการการอุดมศึกษาเมื่อวันที่ 3 เมษายน 2561 เวลา 09.00</w:t>
            </w:r>
            <w:r w:rsidR="00DA1A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C57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น. ณ ห้องประชุมบริหาร ชั้น 4 อาคารอุดมศึกษา 1 ตามบันทึกข้อความที่ ศธ 0501(1)/ว 89  ลงวันที่  </w:t>
            </w:r>
            <w:r w:rsidRPr="004C575C">
              <w:rPr>
                <w:rFonts w:ascii="TH SarabunPSK" w:hAnsi="TH SarabunPSK" w:cs="TH SarabunPSK"/>
                <w:sz w:val="30"/>
                <w:szCs w:val="30"/>
              </w:rPr>
              <w:t xml:space="preserve">30 </w:t>
            </w:r>
            <w:r w:rsidRPr="004C57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มีนาคม 2561 </w:t>
            </w:r>
          </w:p>
          <w:p w:rsidR="004C575C" w:rsidRPr="004C575C" w:rsidRDefault="004C575C" w:rsidP="008E4817">
            <w:pPr>
              <w:pStyle w:val="ListParagraph"/>
              <w:numPr>
                <w:ilvl w:val="0"/>
                <w:numId w:val="13"/>
              </w:numPr>
              <w:tabs>
                <w:tab w:val="left" w:pos="772"/>
              </w:tabs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575C">
              <w:rPr>
                <w:rFonts w:ascii="TH SarabunPSK" w:hAnsi="TH SarabunPSK" w:cs="TH SarabunPSK"/>
                <w:sz w:val="30"/>
                <w:szCs w:val="30"/>
                <w:cs/>
              </w:rPr>
              <w:t>แจ้งเวียนบันทึกข้อความ สำนักงานคณะกรรมการการอุดมศึกษา กลุ่มพัฒนาระบบริหาร หนังสือเลขที่ ศธ 05</w:t>
            </w:r>
            <w:r w:rsidRPr="004C575C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4C575C">
              <w:rPr>
                <w:rFonts w:ascii="TH SarabunPSK" w:hAnsi="TH SarabunPSK" w:cs="TH SarabunPSK"/>
                <w:sz w:val="30"/>
                <w:szCs w:val="30"/>
                <w:cs/>
              </w:rPr>
              <w:t>/ว2 ลงวันที่ 7 มกราคม 2562 เรื่องการดำเนินงานตามมาตรการประหยัดพลังงานของสำนัก/หน่วยงาน</w:t>
            </w:r>
          </w:p>
          <w:p w:rsidR="004C575C" w:rsidRPr="008E4817" w:rsidRDefault="004C575C" w:rsidP="008E4817">
            <w:pPr>
              <w:pStyle w:val="ListParagraph"/>
              <w:numPr>
                <w:ilvl w:val="0"/>
                <w:numId w:val="13"/>
              </w:numPr>
              <w:tabs>
                <w:tab w:val="left" w:pos="772"/>
              </w:tabs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C575C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การติดประกาศเผยแพร่ประชาสัมพันธ์มาตรการและแนวทางการประหยัดพลังงานไฟฟ้า</w:t>
            </w:r>
            <w:r w:rsidRPr="008E4817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ให้ข้าราชการ/เจ้าหน้าที่ของสำนักฯ ทราบและปฏิบัติตาม</w:t>
            </w:r>
          </w:p>
        </w:tc>
      </w:tr>
    </w:tbl>
    <w:p w:rsidR="000C3FE0" w:rsidRPr="004C575C" w:rsidRDefault="000C3FE0" w:rsidP="00487609">
      <w:pPr>
        <w:rPr>
          <w:rFonts w:ascii="TH SarabunPSK" w:hAnsi="TH SarabunPSK" w:cs="TH SarabunPSK"/>
          <w:sz w:val="30"/>
          <w:szCs w:val="30"/>
        </w:rPr>
      </w:pPr>
    </w:p>
    <w:sectPr w:rsidR="000C3FE0" w:rsidRPr="004C575C" w:rsidSect="008542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D03" w:rsidRDefault="00250D03">
      <w:r>
        <w:separator/>
      </w:r>
    </w:p>
  </w:endnote>
  <w:endnote w:type="continuationSeparator" w:id="0">
    <w:p w:rsidR="00250D03" w:rsidRDefault="0025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813" w:rsidRDefault="001238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813" w:rsidRDefault="00123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D03" w:rsidRDefault="00250D03">
      <w:r>
        <w:separator/>
      </w:r>
    </w:p>
  </w:footnote>
  <w:footnote w:type="continuationSeparator" w:id="0">
    <w:p w:rsidR="00250D03" w:rsidRDefault="00250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813" w:rsidRDefault="00123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3813" w:rsidRDefault="00123813" w:rsidP="0012381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23813" w:rsidRDefault="00123813" w:rsidP="0012381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23813" w:rsidRDefault="00123813" w:rsidP="0012381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23813" w:rsidRDefault="00123813" w:rsidP="0012381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813" w:rsidRDefault="00123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3B625670"/>
    <w:multiLevelType w:val="hybridMultilevel"/>
    <w:tmpl w:val="84E6E14C"/>
    <w:lvl w:ilvl="0" w:tplc="14B49AC8">
      <w:start w:val="27"/>
      <w:numFmt w:val="bullet"/>
      <w:lvlText w:val="-"/>
      <w:lvlJc w:val="left"/>
      <w:pPr>
        <w:ind w:left="11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440E1795"/>
    <w:multiLevelType w:val="hybridMultilevel"/>
    <w:tmpl w:val="05A29ABC"/>
    <w:lvl w:ilvl="0" w:tplc="EC0072E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91F7A06"/>
    <w:multiLevelType w:val="hybridMultilevel"/>
    <w:tmpl w:val="8844FD04"/>
    <w:lvl w:ilvl="0" w:tplc="3918C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2EA2874"/>
    <w:multiLevelType w:val="hybridMultilevel"/>
    <w:tmpl w:val="CD9EBCB4"/>
    <w:lvl w:ilvl="0" w:tplc="AAAADD7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17F3A"/>
    <w:multiLevelType w:val="hybridMultilevel"/>
    <w:tmpl w:val="BA782532"/>
    <w:lvl w:ilvl="0" w:tplc="FA46042E">
      <w:start w:val="6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78E7C15"/>
    <w:multiLevelType w:val="hybridMultilevel"/>
    <w:tmpl w:val="362474EA"/>
    <w:lvl w:ilvl="0" w:tplc="80FCE574">
      <w:start w:val="6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6B00285"/>
    <w:multiLevelType w:val="hybridMultilevel"/>
    <w:tmpl w:val="4864A754"/>
    <w:lvl w:ilvl="0" w:tplc="E80EE1B4">
      <w:start w:val="6"/>
      <w:numFmt w:val="bullet"/>
      <w:lvlText w:val="-"/>
      <w:lvlJc w:val="left"/>
      <w:pPr>
        <w:ind w:left="10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5976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0F5621"/>
    <w:rsid w:val="00106E78"/>
    <w:rsid w:val="0012187F"/>
    <w:rsid w:val="00123813"/>
    <w:rsid w:val="00130734"/>
    <w:rsid w:val="00135353"/>
    <w:rsid w:val="00142932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0D03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540C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3804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39D5"/>
    <w:rsid w:val="00487609"/>
    <w:rsid w:val="00490606"/>
    <w:rsid w:val="004B1D7E"/>
    <w:rsid w:val="004C3B2B"/>
    <w:rsid w:val="004C575C"/>
    <w:rsid w:val="004C5E52"/>
    <w:rsid w:val="004F1157"/>
    <w:rsid w:val="005047DE"/>
    <w:rsid w:val="00516FD7"/>
    <w:rsid w:val="005437F6"/>
    <w:rsid w:val="00546DE3"/>
    <w:rsid w:val="005504C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0DEF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A6849"/>
    <w:rsid w:val="008D27EB"/>
    <w:rsid w:val="008E45ED"/>
    <w:rsid w:val="008E4817"/>
    <w:rsid w:val="008E67FD"/>
    <w:rsid w:val="008F2F4D"/>
    <w:rsid w:val="008F792A"/>
    <w:rsid w:val="00900054"/>
    <w:rsid w:val="00910253"/>
    <w:rsid w:val="009332B8"/>
    <w:rsid w:val="00936182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7217D"/>
    <w:rsid w:val="00CD7798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1ADD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0CE5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426D8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10A1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82EA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D611-BE75-4495-A70E-CAD9D25A4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44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27</cp:revision>
  <cp:lastPrinted>2018-04-05T01:06:00Z</cp:lastPrinted>
  <dcterms:created xsi:type="dcterms:W3CDTF">2019-02-04T07:47:00Z</dcterms:created>
  <dcterms:modified xsi:type="dcterms:W3CDTF">2019-09-03T03:56:00Z</dcterms:modified>
</cp:coreProperties>
</file>